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57CA4" w14:textId="77777777" w:rsidR="00DC1637" w:rsidRDefault="00DC1637" w:rsidP="00DC16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Elizabeth COURTENAY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13B6B56" w14:textId="77777777" w:rsidR="00DC1637" w:rsidRDefault="00DC1637" w:rsidP="00DC1637">
      <w:pPr>
        <w:rPr>
          <w:rFonts w:ascii="Times New Roman" w:hAnsi="Times New Roman" w:cs="Times New Roman"/>
        </w:rPr>
      </w:pPr>
    </w:p>
    <w:p w14:paraId="5F9167DB" w14:textId="77777777" w:rsidR="00DC1637" w:rsidRDefault="00DC1637" w:rsidP="00DC1637">
      <w:pPr>
        <w:rPr>
          <w:rFonts w:ascii="Times New Roman" w:hAnsi="Times New Roman" w:cs="Times New Roman"/>
        </w:rPr>
      </w:pPr>
    </w:p>
    <w:p w14:paraId="684A1D71" w14:textId="77777777" w:rsidR="00DC1637" w:rsidRDefault="00DC1637" w:rsidP="00DC16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Sir Philip(q.v.)</w:t>
      </w:r>
    </w:p>
    <w:p w14:paraId="7E585808" w14:textId="77777777" w:rsidR="00DC1637" w:rsidRDefault="00DC1637" w:rsidP="00DC16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14:paraId="1E361EE6" w14:textId="77777777" w:rsidR="00DC1637" w:rsidRDefault="00DC1637" w:rsidP="00DC1637">
      <w:pPr>
        <w:rPr>
          <w:rFonts w:ascii="Times New Roman" w:hAnsi="Times New Roman" w:cs="Times New Roman"/>
        </w:rPr>
      </w:pPr>
    </w:p>
    <w:p w14:paraId="1D4C17ED" w14:textId="77777777" w:rsidR="00DC1637" w:rsidRDefault="00DC1637" w:rsidP="00DC1637">
      <w:pPr>
        <w:rPr>
          <w:rFonts w:ascii="Times New Roman" w:hAnsi="Times New Roman" w:cs="Times New Roman"/>
        </w:rPr>
      </w:pPr>
    </w:p>
    <w:p w14:paraId="0B3EA5AF" w14:textId="77777777" w:rsidR="00DC1637" w:rsidRDefault="00DC1637" w:rsidP="00DC16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As the executors of William </w:t>
      </w:r>
      <w:proofErr w:type="spellStart"/>
      <w:r>
        <w:rPr>
          <w:rFonts w:ascii="Times New Roman" w:hAnsi="Times New Roman" w:cs="Times New Roman"/>
        </w:rPr>
        <w:t>Merewode</w:t>
      </w:r>
      <w:proofErr w:type="spellEnd"/>
      <w:r>
        <w:rPr>
          <w:rFonts w:ascii="Times New Roman" w:hAnsi="Times New Roman" w:cs="Times New Roman"/>
        </w:rPr>
        <w:t>(q.v.) they made a plaint of debt</w:t>
      </w:r>
    </w:p>
    <w:p w14:paraId="7D66E218" w14:textId="77777777" w:rsidR="00DC1637" w:rsidRDefault="00DC1637" w:rsidP="00DC16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Elizabeth </w:t>
      </w:r>
      <w:proofErr w:type="spellStart"/>
      <w:r>
        <w:rPr>
          <w:rFonts w:ascii="Times New Roman" w:hAnsi="Times New Roman" w:cs="Times New Roman"/>
        </w:rPr>
        <w:t>Monke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Vowell</w:t>
      </w:r>
      <w:proofErr w:type="spellEnd"/>
      <w:r>
        <w:rPr>
          <w:rFonts w:ascii="Times New Roman" w:hAnsi="Times New Roman" w:cs="Times New Roman"/>
        </w:rPr>
        <w:t xml:space="preserve"> of Langford Lister,</w:t>
      </w:r>
    </w:p>
    <w:p w14:paraId="6EFCA369" w14:textId="77777777" w:rsidR="00DC1637" w:rsidRDefault="00DC1637" w:rsidP="00DC16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Devon(q.v.), the executors of John </w:t>
      </w:r>
      <w:proofErr w:type="spellStart"/>
      <w:r>
        <w:rPr>
          <w:rFonts w:ascii="Times New Roman" w:hAnsi="Times New Roman" w:cs="Times New Roman"/>
        </w:rPr>
        <w:t>Monke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Ponderygge</w:t>
      </w:r>
      <w:proofErr w:type="spellEnd"/>
      <w:r>
        <w:rPr>
          <w:rFonts w:ascii="Times New Roman" w:hAnsi="Times New Roman" w:cs="Times New Roman"/>
        </w:rPr>
        <w:t>(q.v.).</w:t>
      </w:r>
    </w:p>
    <w:p w14:paraId="6D15D42D" w14:textId="77777777" w:rsidR="00DC1637" w:rsidRDefault="00DC1637" w:rsidP="00DC16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(ibid.) </w:t>
      </w:r>
    </w:p>
    <w:p w14:paraId="7979A4E0" w14:textId="77777777" w:rsidR="00DC1637" w:rsidRDefault="00DC1637" w:rsidP="00DC1637">
      <w:pPr>
        <w:rPr>
          <w:rFonts w:ascii="Times New Roman" w:hAnsi="Times New Roman" w:cs="Times New Roman"/>
        </w:rPr>
      </w:pPr>
    </w:p>
    <w:p w14:paraId="4AB7202F" w14:textId="77777777" w:rsidR="00DC1637" w:rsidRDefault="00DC1637" w:rsidP="00DC1637">
      <w:pPr>
        <w:rPr>
          <w:rFonts w:ascii="Times New Roman" w:hAnsi="Times New Roman" w:cs="Times New Roman"/>
        </w:rPr>
      </w:pPr>
    </w:p>
    <w:p w14:paraId="6E5A79D2" w14:textId="77777777" w:rsidR="00DC1637" w:rsidRDefault="00DC1637" w:rsidP="00DC16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May 2018</w:t>
      </w:r>
    </w:p>
    <w:p w14:paraId="70949A3C" w14:textId="77777777" w:rsidR="006B2F86" w:rsidRPr="00E71FC3" w:rsidRDefault="00DC16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1619C" w14:textId="77777777" w:rsidR="00DC1637" w:rsidRDefault="00DC1637" w:rsidP="00E71FC3">
      <w:r>
        <w:separator/>
      </w:r>
    </w:p>
  </w:endnote>
  <w:endnote w:type="continuationSeparator" w:id="0">
    <w:p w14:paraId="5DC5F6E9" w14:textId="77777777" w:rsidR="00DC1637" w:rsidRDefault="00DC16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EFF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DD04F" w14:textId="77777777" w:rsidR="00DC1637" w:rsidRDefault="00DC1637" w:rsidP="00E71FC3">
      <w:r>
        <w:separator/>
      </w:r>
    </w:p>
  </w:footnote>
  <w:footnote w:type="continuationSeparator" w:id="0">
    <w:p w14:paraId="5B7D051F" w14:textId="77777777" w:rsidR="00DC1637" w:rsidRDefault="00DC16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637"/>
    <w:rsid w:val="001A7C09"/>
    <w:rsid w:val="00577BD5"/>
    <w:rsid w:val="00656CBA"/>
    <w:rsid w:val="006A1F77"/>
    <w:rsid w:val="00733BE7"/>
    <w:rsid w:val="00AB52E8"/>
    <w:rsid w:val="00B16D3F"/>
    <w:rsid w:val="00BB41AC"/>
    <w:rsid w:val="00DC163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28351"/>
  <w15:chartTrackingRefBased/>
  <w15:docId w15:val="{105E7C8E-5A6C-4707-9C30-0ADB1B3E4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16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2018-06-01T15:44:00Z</dcterms:created>
  <dcterms:modified xsi:type="dcterms:W3CDTF">2018-06-01T15:44:00Z</dcterms:modified>
</cp:coreProperties>
</file>